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00" w:rsidRDefault="00714500">
      <w:r>
        <w:t>Adın-soyadın:</w:t>
      </w:r>
    </w:p>
    <w:p w:rsidR="00714500" w:rsidRDefault="00714500">
      <w:r>
        <w:t>Sınıf-no:</w:t>
      </w:r>
    </w:p>
    <w:p w:rsidR="00714500" w:rsidRDefault="0071450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9.65pt;margin-top:-1.15pt;width:3.75pt;height:723.75pt;z-index:251658240" o:connectortype="straight"/>
        </w:pict>
      </w:r>
      <w:r>
        <w:t>1) Aşağıdaki işlemlerin sonucunu bulunuz.</w:t>
      </w:r>
    </w:p>
    <w:p w:rsidR="00714500" w:rsidRDefault="00714500">
      <w:r>
        <w:t>A)  (-2)-9+0-(-5)+(-7)-(-8-10) =                                       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B) 12-(- 15)</w:t>
      </w:r>
      <w:r w:rsidRPr="00B86312">
        <w:fldChar w:fldCharType="begin"/>
      </w:r>
      <w:r w:rsidRPr="00B86312">
        <w:instrText xml:space="preserve"> QUOTE </w:instrText>
      </w:r>
      <w:r w:rsidRPr="00B8631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9D39CB&quot;/&gt;&lt;wsp:rsid wsp:val=&quot;00C45A05&quot;/&gt;&lt;wsp:rsid wsp:val=&quot;00CB2BA5&quot;/&gt;&lt;wsp:rsid wsp:val=&quot;00D03F50&quot;/&gt;&lt;/wsp:rsids&gt;&lt;/w:docPr&gt;&lt;w:body&gt;&lt;w:p wsp:rsidR=&quot;00000000&quot; wsp:rsidRDefault=&quot;009D39CB&quot;&gt;&lt;m:oMathPara&gt;&lt;m:oMath&gt;&lt;m:r&gt;&lt;w:rPr&gt;&lt;w:rFonts w:ascii=&quot;Cambria Math&quot; w:h-ansi=&quot;Cambria Math&quot;/&gt;&lt;wx:font wx:val=&quot;Cambria Math&quot;/&gt;&lt;w:i/&gt;&lt;/w:rPr&gt;&lt;m:t&gt;Ã·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86312">
        <w:instrText xml:space="preserve"> </w:instrText>
      </w:r>
      <w:r w:rsidRPr="00B86312">
        <w:fldChar w:fldCharType="separate"/>
      </w:r>
      <w:r w:rsidRPr="00B86312">
        <w:pict>
          <v:shape id="_x0000_i1026" type="#_x0000_t75" style="width:9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9D39CB&quot;/&gt;&lt;wsp:rsid wsp:val=&quot;00C45A05&quot;/&gt;&lt;wsp:rsid wsp:val=&quot;00CB2BA5&quot;/&gt;&lt;wsp:rsid wsp:val=&quot;00D03F50&quot;/&gt;&lt;/wsp:rsids&gt;&lt;/w:docPr&gt;&lt;w:body&gt;&lt;w:p wsp:rsidR=&quot;00000000&quot; wsp:rsidRDefault=&quot;009D39CB&quot;&gt;&lt;m:oMathPara&gt;&lt;m:oMath&gt;&lt;m:r&gt;&lt;w:rPr&gt;&lt;w:rFonts w:ascii=&quot;Cambria Math&quot; w:h-ansi=&quot;Cambria Math&quot;/&gt;&lt;wx:font wx:val=&quot;Cambria Math&quot;/&gt;&lt;w:i/&gt;&lt;/w:rPr&gt;&lt;m:t&gt;Ã·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86312">
        <w:fldChar w:fldCharType="end"/>
      </w:r>
      <w:r>
        <w:t xml:space="preserve"> 5+(-2)-4. (-3)=                                           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 xml:space="preserve">C) </w:t>
      </w:r>
      <w:r w:rsidRPr="00B86312">
        <w:fldChar w:fldCharType="begin"/>
      </w:r>
      <w:r w:rsidRPr="00B86312">
        <w:instrText xml:space="preserve"> QUOTE </w:instrText>
      </w:r>
      <w:r w:rsidRPr="00B86312">
        <w:pict>
          <v:shape id="_x0000_i1027" type="#_x0000_t75" style="width:15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AB64A0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AB64A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9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3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)-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2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5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86312">
        <w:instrText xml:space="preserve"> </w:instrText>
      </w:r>
      <w:r w:rsidRPr="00B86312">
        <w:fldChar w:fldCharType="separate"/>
      </w:r>
      <w:r w:rsidRPr="00B86312">
        <w:pict>
          <v:shape id="_x0000_i1028" type="#_x0000_t75" style="width:15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AB64A0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AB64A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9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3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)-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2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-5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86312">
        <w:fldChar w:fldCharType="end"/>
      </w:r>
      <w:r>
        <w:t xml:space="preserve">   =                                             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pPr>
        <w:rPr>
          <w:sz w:val="28"/>
          <w:szCs w:val="28"/>
        </w:rPr>
      </w:pPr>
      <w:r>
        <w:t xml:space="preserve">D) </w:t>
      </w:r>
      <w:r w:rsidRPr="00B86312">
        <w:rPr>
          <w:sz w:val="28"/>
          <w:szCs w:val="28"/>
        </w:rPr>
        <w:fldChar w:fldCharType="begin"/>
      </w:r>
      <w:r w:rsidRPr="00B86312">
        <w:rPr>
          <w:sz w:val="28"/>
          <w:szCs w:val="28"/>
        </w:rPr>
        <w:instrText xml:space="preserve"> QUOTE </w:instrText>
      </w:r>
      <w:r w:rsidRPr="00B86312">
        <w:pict>
          <v:shape id="_x0000_i1029" type="#_x0000_t75" style="width:41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27333&quot;/&gt;&lt;wsp:rsid wsp:val=&quot;003B58FE&quot;/&gt;&lt;wsp:rsid wsp:val=&quot;003E08F3&quot;/&gt;&lt;wsp:rsid wsp:val=&quot;004220A9&quot;/&gt;&lt;wsp:rsid wsp:val=&quot;00594106&quot;/&gt;&lt;wsp:rsid wsp:val=&quot;006F3678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327333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9!+8!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!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86312">
        <w:rPr>
          <w:sz w:val="28"/>
          <w:szCs w:val="28"/>
        </w:rPr>
        <w:instrText xml:space="preserve"> </w:instrText>
      </w:r>
      <w:r w:rsidRPr="00B86312">
        <w:rPr>
          <w:sz w:val="28"/>
          <w:szCs w:val="28"/>
        </w:rPr>
        <w:fldChar w:fldCharType="separate"/>
      </w:r>
      <w:r w:rsidRPr="00B86312">
        <w:pict>
          <v:shape id="_x0000_i1030" type="#_x0000_t75" style="width:41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27333&quot;/&gt;&lt;wsp:rsid wsp:val=&quot;003B58FE&quot;/&gt;&lt;wsp:rsid wsp:val=&quot;003E08F3&quot;/&gt;&lt;wsp:rsid wsp:val=&quot;004220A9&quot;/&gt;&lt;wsp:rsid wsp:val=&quot;00594106&quot;/&gt;&lt;wsp:rsid wsp:val=&quot;006F3678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327333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9!+8!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!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86312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>
        <w:t>=</w:t>
      </w:r>
      <w:r>
        <w:rPr>
          <w:sz w:val="28"/>
          <w:szCs w:val="28"/>
        </w:rPr>
        <w:t xml:space="preserve">                                                           </w:t>
      </w:r>
      <w:r>
        <w:t>(7p)</w:t>
      </w:r>
      <w:r>
        <w:rPr>
          <w:sz w:val="28"/>
          <w:szCs w:val="28"/>
        </w:rPr>
        <w:t xml:space="preserve">   </w:t>
      </w:r>
    </w:p>
    <w:p w:rsidR="00714500" w:rsidRDefault="00714500">
      <w:pPr>
        <w:rPr>
          <w:sz w:val="28"/>
          <w:szCs w:val="28"/>
        </w:rPr>
      </w:pPr>
    </w:p>
    <w:p w:rsidR="00714500" w:rsidRDefault="00714500">
      <w:pPr>
        <w:rPr>
          <w:sz w:val="28"/>
          <w:szCs w:val="28"/>
        </w:rPr>
      </w:pPr>
    </w:p>
    <w:p w:rsidR="00714500" w:rsidRDefault="00714500">
      <w:pPr>
        <w:rPr>
          <w:sz w:val="28"/>
          <w:szCs w:val="28"/>
        </w:rPr>
      </w:pPr>
    </w:p>
    <w:p w:rsidR="00714500" w:rsidRDefault="00714500">
      <w:pPr>
        <w:rPr>
          <w:sz w:val="28"/>
          <w:szCs w:val="28"/>
        </w:rPr>
      </w:pPr>
    </w:p>
    <w:p w:rsidR="00714500" w:rsidRDefault="00714500">
      <w:pPr>
        <w:rPr>
          <w:sz w:val="28"/>
          <w:szCs w:val="28"/>
        </w:rPr>
      </w:pPr>
    </w:p>
    <w:p w:rsidR="00714500" w:rsidRDefault="00714500">
      <w:r>
        <w:t xml:space="preserve">E)  </w:t>
      </w:r>
      <w:r w:rsidRPr="00B86312">
        <w:rPr>
          <w:sz w:val="28"/>
          <w:szCs w:val="28"/>
        </w:rPr>
        <w:fldChar w:fldCharType="begin"/>
      </w:r>
      <w:r w:rsidRPr="00B86312">
        <w:rPr>
          <w:sz w:val="28"/>
          <w:szCs w:val="28"/>
        </w:rPr>
        <w:instrText xml:space="preserve"> QUOTE </w:instrText>
      </w:r>
      <w:r w:rsidRPr="00B86312">
        <w:pict>
          <v:shape id="_x0000_i1031" type="#_x0000_t75" style="width:87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1E4E7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1E4E7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6,3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.  P(7,2)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P(8,3)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86312">
        <w:rPr>
          <w:sz w:val="28"/>
          <w:szCs w:val="28"/>
        </w:rPr>
        <w:instrText xml:space="preserve"> </w:instrText>
      </w:r>
      <w:r w:rsidRPr="00B86312">
        <w:rPr>
          <w:sz w:val="28"/>
          <w:szCs w:val="28"/>
        </w:rPr>
        <w:fldChar w:fldCharType="separate"/>
      </w:r>
      <w:r w:rsidRPr="00B86312">
        <w:pict>
          <v:shape id="_x0000_i1032" type="#_x0000_t75" style="width:87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1E4E7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1E4E7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6,3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.  P(7,2)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P(8,3)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86312">
        <w:rPr>
          <w:sz w:val="28"/>
          <w:szCs w:val="28"/>
        </w:rPr>
        <w:fldChar w:fldCharType="end"/>
      </w:r>
      <w:r w:rsidRPr="00594106">
        <w:rPr>
          <w:sz w:val="28"/>
          <w:szCs w:val="28"/>
        </w:rPr>
        <w:t xml:space="preserve">  </w:t>
      </w:r>
      <w:r>
        <w:t>=                                                          (7p)</w:t>
      </w:r>
    </w:p>
    <w:p w:rsidR="00714500" w:rsidRDefault="00714500"/>
    <w:p w:rsidR="00714500" w:rsidRDefault="00714500"/>
    <w:p w:rsidR="00714500" w:rsidRDefault="00714500"/>
    <w:p w:rsidR="00714500" w:rsidRPr="00594106" w:rsidRDefault="00714500"/>
    <w:p w:rsidR="00714500" w:rsidRDefault="00714500">
      <w:r>
        <w:t>2) 75 sayısının toplama işlemine göre tersi a  ve -37 sayısının toplama işlemine göre tersi  b  dir. buna göre , b-a  kaçtır.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 xml:space="preserve">3)   </w:t>
      </w:r>
      <w:r w:rsidRPr="00B86312">
        <w:fldChar w:fldCharType="begin"/>
      </w:r>
      <w:r w:rsidRPr="00B86312">
        <w:instrText xml:space="preserve"> QUOTE </w:instrText>
      </w:r>
      <w:r w:rsidRPr="00B86312">
        <w:pict>
          <v:shape id="_x0000_i1033" type="#_x0000_t75" style="width:43.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713CA5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713CA5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+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!&lt;/m:t&gt;&lt;/m:r&gt;&lt;/m:num&gt;&lt;m:den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!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86312">
        <w:instrText xml:space="preserve"> </w:instrText>
      </w:r>
      <w:r w:rsidRPr="00B86312">
        <w:fldChar w:fldCharType="separate"/>
      </w:r>
      <w:r w:rsidRPr="00B86312">
        <w:pict>
          <v:shape id="_x0000_i1034" type="#_x0000_t75" style="width:43.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3B58FE&quot;/&gt;&lt;wsp:rsid wsp:val=&quot;003E08F3&quot;/&gt;&lt;wsp:rsid wsp:val=&quot;004220A9&quot;/&gt;&lt;wsp:rsid wsp:val=&quot;00594106&quot;/&gt;&lt;wsp:rsid wsp:val=&quot;006F3678&quot;/&gt;&lt;wsp:rsid wsp:val=&quot;00713CA5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713CA5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+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!&lt;/m:t&gt;&lt;/m:r&gt;&lt;/m:num&gt;&lt;m:den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!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86312">
        <w:fldChar w:fldCharType="end"/>
      </w:r>
      <w:r>
        <w:t xml:space="preserve">   =42 ise n kaçtır.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4)  6 . P(n+4,2)=P(n+5,3) ise n kaçtır.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rPr>
          <w:noProof/>
          <w:lang w:eastAsia="tr-TR"/>
        </w:rPr>
        <w:pict>
          <v:shape id="_x0000_s1027" type="#_x0000_t32" style="position:absolute;margin-left:258.9pt;margin-top:2.6pt;width:7.5pt;height:733.3pt;z-index:251659264" o:connectortype="straight"/>
        </w:pict>
      </w:r>
      <w:r>
        <w:t>5) Ayşe’nin 3 farklı eteği, 4 farklı gömleği ve 2 farklı ayakkabısı vardır. Ayşe’nin bir etek, bir gömlek ve bir ayakkabıyı kaç farklı şekilde giyebileceğini bulunuz.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6) 40 kişilik bir sınıfta bir başkan ve bir başkan yardımcısı kaç değişik biçimde seçilebilir.(7p)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7) A=</w:t>
      </w:r>
      <w:r w:rsidRPr="00B86312">
        <w:fldChar w:fldCharType="begin"/>
      </w:r>
      <w:r w:rsidRPr="00B86312">
        <w:instrText xml:space="preserve"> QUOTE </w:instrText>
      </w:r>
      <w:r w:rsidRPr="00B86312">
        <w:pict>
          <v:shape id="_x0000_i1035" type="#_x0000_t75" style="width:6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2F513E&quot;/&gt;&lt;wsp:rsid wsp:val=&quot;003B58FE&quot;/&gt;&lt;wsp:rsid wsp:val=&quot;003E08F3&quot;/&gt;&lt;wsp:rsid wsp:val=&quot;004220A9&quot;/&gt;&lt;wsp:rsid wsp:val=&quot;00594106&quot;/&gt;&lt;wsp:rsid wsp:val=&quot;006F3678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2F513E&quot;&gt;&lt;m:oMathPara&gt;&lt;m:oMath&gt;&lt;m:r&gt;&lt;w:rPr&gt;&lt;w:rFonts w:ascii=&quot;Cambria Math&quot; w:fareast=&quot;Times New Roman&quot; w:h-ansi=&quot;Cambria Math&quot;/&gt;&lt;wx:font wx:val=&quot;Cambria Math&quot;/&gt;&lt;w:i/&gt;&lt;/w:rPr&gt;&lt;m:t&gt;{ 0,1,2,3,4,5}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B86312">
        <w:instrText xml:space="preserve"> </w:instrText>
      </w:r>
      <w:r w:rsidRPr="00B86312">
        <w:fldChar w:fldCharType="separate"/>
      </w:r>
      <w:r w:rsidRPr="00B86312">
        <w:pict>
          <v:shape id="_x0000_i1036" type="#_x0000_t75" style="width:6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B2BA5&quot;/&gt;&lt;wsp:rsid wsp:val=&quot;0013276E&quot;/&gt;&lt;wsp:rsid wsp:val=&quot;00151AF1&quot;/&gt;&lt;wsp:rsid wsp:val=&quot;00270B96&quot;/&gt;&lt;wsp:rsid wsp:val=&quot;002F3342&quot;/&gt;&lt;wsp:rsid wsp:val=&quot;002F513E&quot;/&gt;&lt;wsp:rsid wsp:val=&quot;003B58FE&quot;/&gt;&lt;wsp:rsid wsp:val=&quot;003E08F3&quot;/&gt;&lt;wsp:rsid wsp:val=&quot;004220A9&quot;/&gt;&lt;wsp:rsid wsp:val=&quot;00594106&quot;/&gt;&lt;wsp:rsid wsp:val=&quot;006F3678&quot;/&gt;&lt;wsp:rsid wsp:val=&quot;00B86312&quot;/&gt;&lt;wsp:rsid wsp:val=&quot;00C45A05&quot;/&gt;&lt;wsp:rsid wsp:val=&quot;00CB2BA5&quot;/&gt;&lt;wsp:rsid wsp:val=&quot;00D03F50&quot;/&gt;&lt;/wsp:rsids&gt;&lt;/w:docPr&gt;&lt;w:body&gt;&lt;w:p wsp:rsidR=&quot;00000000&quot; wsp:rsidRDefault=&quot;002F513E&quot;&gt;&lt;m:oMathPara&gt;&lt;m:oMath&gt;&lt;m:r&gt;&lt;w:rPr&gt;&lt;w:rFonts w:ascii=&quot;Cambria Math&quot; w:fareast=&quot;Times New Roman&quot; w:h-ansi=&quot;Cambria Math&quot;/&gt;&lt;wx:font wx:val=&quot;Cambria Math&quot;/&gt;&lt;w:i/&gt;&lt;/w:rPr&gt;&lt;m:t&gt;{ 0,1,2,3,4,5}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B86312">
        <w:fldChar w:fldCharType="end"/>
      </w:r>
      <w:r>
        <w:t xml:space="preserve">  kümesinin elemanlarını kullanarak;</w:t>
      </w:r>
    </w:p>
    <w:p w:rsidR="00714500" w:rsidRDefault="00714500">
      <w:r>
        <w:t>A) Üç basamaklı rakamları farklı kaç farklı sayı yazılabilir.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B)  Dört basamaklı rakamları farklı 5 ile bölüne bilen kaç farklı  sayı yazılabilir.(7p)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8) Birbirinden farklı 5 Türkçe , 4 matematik, 2 fen bilgisi kitabı, aynı branş kitapları yan yana olmak koşuluyla kaç değişik biçimde sıralana bilir. 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>
      <w:r>
        <w:t>9) A(2c+10 , 13) noktası y ekseni  üzerinde,  B(11 , 7-b) noktası  x  ekseni üzerinde ise  a+b değerini bulunuz.(7p)</w:t>
      </w:r>
    </w:p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p w:rsidR="00714500" w:rsidRDefault="00714500"/>
    <w:sectPr w:rsidR="00714500" w:rsidSect="00CB2BA5">
      <w:headerReference w:type="default" r:id="rId12"/>
      <w:pgSz w:w="11906" w:h="16838"/>
      <w:pgMar w:top="1418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500" w:rsidRDefault="00714500" w:rsidP="00CB2BA5">
      <w:pPr>
        <w:spacing w:after="0" w:line="240" w:lineRule="auto"/>
      </w:pPr>
      <w:r>
        <w:separator/>
      </w:r>
    </w:p>
  </w:endnote>
  <w:endnote w:type="continuationSeparator" w:id="0">
    <w:p w:rsidR="00714500" w:rsidRDefault="00714500" w:rsidP="00CB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500" w:rsidRDefault="00714500" w:rsidP="00CB2BA5">
      <w:pPr>
        <w:spacing w:after="0" w:line="240" w:lineRule="auto"/>
      </w:pPr>
      <w:r>
        <w:separator/>
      </w:r>
    </w:p>
  </w:footnote>
  <w:footnote w:type="continuationSeparator" w:id="0">
    <w:p w:rsidR="00714500" w:rsidRDefault="00714500" w:rsidP="00CB2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500" w:rsidRPr="002F3342" w:rsidRDefault="00714500">
    <w:pPr>
      <w:pStyle w:val="Header"/>
      <w:rPr>
        <w:sz w:val="24"/>
        <w:szCs w:val="24"/>
      </w:rPr>
    </w:pPr>
    <w:r>
      <w:t xml:space="preserve">                                 </w:t>
    </w:r>
    <w:r w:rsidRPr="002F3342">
      <w:rPr>
        <w:sz w:val="24"/>
        <w:szCs w:val="24"/>
      </w:rPr>
      <w:t>MEHMETÇİK  ORTA OKULU 1. DÖNEM MATEMATİK 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BA5"/>
    <w:rsid w:val="0013276E"/>
    <w:rsid w:val="00151AF1"/>
    <w:rsid w:val="00223632"/>
    <w:rsid w:val="00270B96"/>
    <w:rsid w:val="002F3342"/>
    <w:rsid w:val="003B58FE"/>
    <w:rsid w:val="003E08F3"/>
    <w:rsid w:val="004220A9"/>
    <w:rsid w:val="00594106"/>
    <w:rsid w:val="006F3678"/>
    <w:rsid w:val="00714500"/>
    <w:rsid w:val="00747FEC"/>
    <w:rsid w:val="00B86312"/>
    <w:rsid w:val="00C45A05"/>
    <w:rsid w:val="00CB2BA5"/>
    <w:rsid w:val="00D0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A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B2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2BA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2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2BA5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3E08F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3E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08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228</Words>
  <Characters>1306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Adın-soyadın:</dc:title>
  <dc:subject/>
  <dc:creator>user</dc:creator>
  <cp:keywords/>
  <dc:description/>
  <cp:lastModifiedBy>Excellent-PC</cp:lastModifiedBy>
  <cp:revision>2</cp:revision>
  <cp:lastPrinted>2013-10-29T12:56:00Z</cp:lastPrinted>
  <dcterms:created xsi:type="dcterms:W3CDTF">2013-11-04T09:17:00Z</dcterms:created>
  <dcterms:modified xsi:type="dcterms:W3CDTF">2013-11-04T09:17:00Z</dcterms:modified>
</cp:coreProperties>
</file>